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BEC" w:rsidRDefault="00EB0BEC" w:rsidP="00EB0B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THREDEGOLD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EB0BEC" w:rsidRDefault="00EB0BEC" w:rsidP="00EB0B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0BEC" w:rsidRDefault="00EB0BEC" w:rsidP="00EB0B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0BEC" w:rsidRDefault="00EB0BEC" w:rsidP="00EB0B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Feb.1433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Newmarket, Suffolk,</w:t>
      </w:r>
    </w:p>
    <w:p w:rsidR="00EB0BEC" w:rsidRDefault="00EB0BEC" w:rsidP="00EB0B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Sir Edward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Benstede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B0BEC" w:rsidRDefault="00EB0BEC" w:rsidP="00EB0B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24-62)</w:t>
      </w:r>
    </w:p>
    <w:p w:rsidR="00EB0BEC" w:rsidRDefault="00EB0BEC" w:rsidP="00EB0B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0BEC" w:rsidRDefault="00EB0BEC" w:rsidP="00EB0B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B0BEC" w:rsidRDefault="00EB0BEC" w:rsidP="00EB0B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March 2016</w:t>
      </w:r>
    </w:p>
    <w:p w:rsidR="006B2F86" w:rsidRPr="00EB0BEC" w:rsidRDefault="00EB0BE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B0B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BEC" w:rsidRDefault="00EB0BEC" w:rsidP="00E71FC3">
      <w:pPr>
        <w:spacing w:after="0" w:line="240" w:lineRule="auto"/>
      </w:pPr>
      <w:r>
        <w:separator/>
      </w:r>
    </w:p>
  </w:endnote>
  <w:endnote w:type="continuationSeparator" w:id="0">
    <w:p w:rsidR="00EB0BEC" w:rsidRDefault="00EB0B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BEC" w:rsidRDefault="00EB0BEC" w:rsidP="00E71FC3">
      <w:pPr>
        <w:spacing w:after="0" w:line="240" w:lineRule="auto"/>
      </w:pPr>
      <w:r>
        <w:separator/>
      </w:r>
    </w:p>
  </w:footnote>
  <w:footnote w:type="continuationSeparator" w:id="0">
    <w:p w:rsidR="00EB0BEC" w:rsidRDefault="00EB0B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BEC"/>
    <w:rsid w:val="00AB52E8"/>
    <w:rsid w:val="00B16D3F"/>
    <w:rsid w:val="00E71FC3"/>
    <w:rsid w:val="00EB0BEC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029B2"/>
  <w15:chartTrackingRefBased/>
  <w15:docId w15:val="{CAF1AB1A-A482-4DCA-B869-35FCEBC74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35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2016-03-14T20:30:00Z</dcterms:created>
  <dcterms:modified xsi:type="dcterms:W3CDTF">2016-03-14T20:31:00Z</dcterms:modified>
</cp:coreProperties>
</file>